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4E126" w14:textId="77777777" w:rsidR="00736244" w:rsidRDefault="00736244" w:rsidP="00736244">
      <w:pPr>
        <w:pStyle w:val="NoSpacing"/>
      </w:pPr>
      <w:r>
        <w:rPr>
          <w:u w:val="single"/>
        </w:rPr>
        <w:t>Hugh OLDOM</w:t>
      </w:r>
      <w:r>
        <w:t xml:space="preserve">       (fl.1499)</w:t>
      </w:r>
    </w:p>
    <w:p w14:paraId="04DE4AAC" w14:textId="77777777" w:rsidR="00736244" w:rsidRDefault="00736244" w:rsidP="00736244">
      <w:pPr>
        <w:pStyle w:val="NoSpacing"/>
      </w:pPr>
      <w:r>
        <w:t>Clerk.</w:t>
      </w:r>
    </w:p>
    <w:p w14:paraId="5EE35B95" w14:textId="77777777" w:rsidR="00736244" w:rsidRDefault="00736244" w:rsidP="00736244">
      <w:pPr>
        <w:pStyle w:val="NoSpacing"/>
      </w:pPr>
    </w:p>
    <w:p w14:paraId="533D5EAF" w14:textId="77777777" w:rsidR="00736244" w:rsidRDefault="00736244" w:rsidP="00736244">
      <w:pPr>
        <w:pStyle w:val="NoSpacing"/>
      </w:pPr>
    </w:p>
    <w:p w14:paraId="2AE6BC97" w14:textId="77777777" w:rsidR="00054497" w:rsidRDefault="00054497" w:rsidP="00054497">
      <w:pPr>
        <w:pStyle w:val="NoSpacing"/>
        <w:jc w:val="both"/>
      </w:pPr>
      <w:r>
        <w:tab/>
        <w:t>1498</w:t>
      </w:r>
      <w:r>
        <w:tab/>
        <w:t xml:space="preserve">He and Sir Reginald Bray(q.v.) made a plaint of debt against John </w:t>
      </w:r>
    </w:p>
    <w:p w14:paraId="70DDC066" w14:textId="77777777" w:rsidR="00054497" w:rsidRDefault="00054497" w:rsidP="00054497">
      <w:pPr>
        <w:pStyle w:val="NoSpacing"/>
        <w:jc w:val="both"/>
      </w:pPr>
      <w:r>
        <w:tab/>
      </w:r>
      <w:r>
        <w:tab/>
        <w:t>Wimprowe of St.Giles in the Fields, Middlesex(q.v.), and three others.</w:t>
      </w:r>
    </w:p>
    <w:p w14:paraId="77CA6738" w14:textId="1FD8B165" w:rsidR="00054497" w:rsidRDefault="00054497" w:rsidP="00054497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416902">
          <w:rPr>
            <w:rStyle w:val="Hyperlink"/>
          </w:rPr>
          <w:t>https://waalt.uh.edu/index.php/CP40no943Index</w:t>
        </w:r>
      </w:hyperlink>
      <w:r>
        <w:t xml:space="preserve"> )</w:t>
      </w:r>
    </w:p>
    <w:p w14:paraId="74664D91" w14:textId="77777777" w:rsidR="00AD04F9" w:rsidRDefault="00AD04F9" w:rsidP="00AD04F9">
      <w:pPr>
        <w:pStyle w:val="NoSpacing"/>
      </w:pPr>
      <w:r>
        <w:t xml:space="preserve">  2 Jun.1499</w:t>
      </w:r>
      <w:r>
        <w:tab/>
        <w:t xml:space="preserve">Settlement of the action taken by him and others against Richard </w:t>
      </w:r>
    </w:p>
    <w:p w14:paraId="13BAA665" w14:textId="77777777" w:rsidR="00AD04F9" w:rsidRDefault="00AD04F9" w:rsidP="00AD04F9">
      <w:pPr>
        <w:pStyle w:val="NoSpacing"/>
      </w:pPr>
      <w:r>
        <w:tab/>
      </w:r>
      <w:r>
        <w:tab/>
        <w:t>Swyllyngton(q.v.) and others, deforciants of a messuage, a garden,</w:t>
      </w:r>
    </w:p>
    <w:p w14:paraId="7A8E27C3" w14:textId="77777777" w:rsidR="00AD04F9" w:rsidRDefault="00AD04F9" w:rsidP="00AD04F9">
      <w:pPr>
        <w:pStyle w:val="NoSpacing"/>
      </w:pPr>
      <w:r>
        <w:tab/>
      </w:r>
      <w:r>
        <w:tab/>
        <w:t>60 acres of land and 2 acres of meadow in Houghton Regis,</w:t>
      </w:r>
    </w:p>
    <w:p w14:paraId="3A985116" w14:textId="77777777" w:rsidR="00AD04F9" w:rsidRDefault="00AD04F9" w:rsidP="00AD04F9">
      <w:pPr>
        <w:pStyle w:val="NoSpacing"/>
      </w:pPr>
      <w:r>
        <w:tab/>
      </w:r>
      <w:r>
        <w:tab/>
        <w:t>Bedfordshire.</w:t>
      </w:r>
    </w:p>
    <w:p w14:paraId="006B8C8B" w14:textId="77777777" w:rsidR="00AD04F9" w:rsidRDefault="00AD04F9" w:rsidP="00AD04F9">
      <w:pPr>
        <w:pStyle w:val="NoSpacing"/>
      </w:pPr>
      <w:r>
        <w:tab/>
      </w:r>
      <w:r>
        <w:tab/>
      </w:r>
      <w:r w:rsidRPr="0072776E">
        <w:t>(</w:t>
      </w:r>
      <w:hyperlink r:id="rId7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14:paraId="38FB51EA" w14:textId="77777777" w:rsidR="00736244" w:rsidRDefault="00736244" w:rsidP="00736244">
      <w:pPr>
        <w:pStyle w:val="NoSpacing"/>
      </w:pPr>
      <w:r>
        <w:t xml:space="preserve">  6 Oct.1499</w:t>
      </w:r>
      <w:r>
        <w:tab/>
        <w:t>Settlement of the action taken by him and others against Joan Pierson(q.v.),</w:t>
      </w:r>
    </w:p>
    <w:p w14:paraId="1C82584D" w14:textId="77777777" w:rsidR="00736244" w:rsidRDefault="00736244" w:rsidP="00736244">
      <w:pPr>
        <w:pStyle w:val="NoSpacing"/>
      </w:pPr>
      <w:r>
        <w:tab/>
      </w:r>
      <w:r>
        <w:tab/>
        <w:t xml:space="preserve">deforciant of 10 messuages, 300 acres of land, 40 acres of meadow, </w:t>
      </w:r>
    </w:p>
    <w:p w14:paraId="4F823C31" w14:textId="77777777" w:rsidR="00736244" w:rsidRDefault="00736244" w:rsidP="00736244">
      <w:pPr>
        <w:pStyle w:val="NoSpacing"/>
      </w:pPr>
      <w:r>
        <w:tab/>
      </w:r>
      <w:r>
        <w:tab/>
        <w:t>200 acres of pasture, 20 acres of wood and 20s of rent in Husborne,</w:t>
      </w:r>
    </w:p>
    <w:p w14:paraId="524C02CF" w14:textId="77777777" w:rsidR="00736244" w:rsidRDefault="00736244" w:rsidP="00736244">
      <w:pPr>
        <w:pStyle w:val="NoSpacing"/>
      </w:pPr>
      <w:r>
        <w:tab/>
      </w:r>
      <w:r>
        <w:tab/>
        <w:t>Crawley and Stagsden, Bedfordshire.</w:t>
      </w:r>
    </w:p>
    <w:p w14:paraId="4914A554" w14:textId="77777777" w:rsidR="00736244" w:rsidRDefault="00736244" w:rsidP="00736244">
      <w:pPr>
        <w:pStyle w:val="NoSpacing"/>
      </w:pPr>
      <w:r>
        <w:tab/>
      </w:r>
      <w:r>
        <w:tab/>
      </w:r>
      <w:r w:rsidRPr="0072776E">
        <w:t>(</w:t>
      </w:r>
      <w:hyperlink r:id="rId8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14:paraId="38175119" w14:textId="77777777" w:rsidR="001C74B0" w:rsidRDefault="001C74B0" w:rsidP="001C74B0">
      <w:pPr>
        <w:pStyle w:val="NoSpacing"/>
      </w:pPr>
      <w:r>
        <w:t xml:space="preserve">  6 Oct.1499</w:t>
      </w:r>
      <w:r>
        <w:tab/>
        <w:t>Settlement of the action taken by him and others against Fulk</w:t>
      </w:r>
    </w:p>
    <w:p w14:paraId="718EEDCB" w14:textId="77777777" w:rsidR="001C74B0" w:rsidRDefault="001C74B0" w:rsidP="001C74B0">
      <w:pPr>
        <w:pStyle w:val="NoSpacing"/>
      </w:pPr>
      <w:r>
        <w:tab/>
      </w:r>
      <w:r>
        <w:tab/>
        <w:t>Wodhull(q.v.) and his wife, Anne(q.v.), deforciants of 2 messuages,</w:t>
      </w:r>
    </w:p>
    <w:p w14:paraId="13456A0D" w14:textId="77777777" w:rsidR="001C74B0" w:rsidRDefault="001C74B0" w:rsidP="001C74B0">
      <w:pPr>
        <w:pStyle w:val="NoSpacing"/>
      </w:pPr>
      <w:r>
        <w:tab/>
      </w:r>
      <w:r>
        <w:tab/>
        <w:t>70 acres of land and 10 acres of pasture in Battlesden,</w:t>
      </w:r>
    </w:p>
    <w:p w14:paraId="69023E60" w14:textId="77777777" w:rsidR="001C74B0" w:rsidRDefault="001C74B0" w:rsidP="001C74B0">
      <w:pPr>
        <w:pStyle w:val="NoSpacing"/>
      </w:pPr>
      <w:r>
        <w:tab/>
      </w:r>
      <w:r>
        <w:tab/>
        <w:t>Bedfordshire.</w:t>
      </w:r>
    </w:p>
    <w:p w14:paraId="161FD7EC" w14:textId="77777777" w:rsidR="001C74B0" w:rsidRDefault="001C74B0" w:rsidP="001C74B0">
      <w:pPr>
        <w:pStyle w:val="NoSpacing"/>
      </w:pPr>
      <w:r>
        <w:tab/>
      </w:r>
      <w:r>
        <w:tab/>
        <w:t xml:space="preserve"> </w:t>
      </w:r>
      <w:r w:rsidRPr="0072776E">
        <w:t>(</w:t>
      </w:r>
      <w:hyperlink r:id="rId9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14:paraId="4B1CAA8F" w14:textId="572B7B1F" w:rsidR="00E47068" w:rsidRDefault="00E47068" w:rsidP="00736244">
      <w:pPr>
        <w:pStyle w:val="NoSpacing"/>
      </w:pPr>
    </w:p>
    <w:p w14:paraId="5B7A331F" w14:textId="77777777" w:rsidR="00054497" w:rsidRDefault="00054497" w:rsidP="00736244">
      <w:pPr>
        <w:pStyle w:val="NoSpacing"/>
      </w:pPr>
    </w:p>
    <w:p w14:paraId="25C7FC87" w14:textId="77777777" w:rsidR="00AD04F9" w:rsidRDefault="00AD04F9" w:rsidP="00736244">
      <w:pPr>
        <w:pStyle w:val="NoSpacing"/>
      </w:pPr>
      <w:r>
        <w:t>14 April 2015</w:t>
      </w:r>
    </w:p>
    <w:p w14:paraId="23266ADE" w14:textId="2D2490CE" w:rsidR="00054497" w:rsidRPr="00C009D8" w:rsidRDefault="00054497" w:rsidP="00736244">
      <w:pPr>
        <w:pStyle w:val="NoSpacing"/>
      </w:pPr>
      <w:r>
        <w:t>11 June 2025</w:t>
      </w:r>
    </w:p>
    <w:sectPr w:rsidR="00054497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41B5" w14:textId="77777777" w:rsidR="00736244" w:rsidRDefault="00736244" w:rsidP="00920DE3">
      <w:pPr>
        <w:spacing w:after="0" w:line="240" w:lineRule="auto"/>
      </w:pPr>
      <w:r>
        <w:separator/>
      </w:r>
    </w:p>
  </w:endnote>
  <w:endnote w:type="continuationSeparator" w:id="0">
    <w:p w14:paraId="6C60E423" w14:textId="77777777" w:rsidR="00736244" w:rsidRDefault="007362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A107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6E4A" w14:textId="77777777" w:rsidR="00C009D8" w:rsidRPr="00C009D8" w:rsidRDefault="00C009D8">
    <w:pPr>
      <w:pStyle w:val="Footer"/>
    </w:pPr>
    <w:r>
      <w:t>Copyright I.S.Rogers 9 August 2013</w:t>
    </w:r>
  </w:p>
  <w:p w14:paraId="5DE7DAA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A85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27D4" w14:textId="77777777" w:rsidR="00736244" w:rsidRDefault="00736244" w:rsidP="00920DE3">
      <w:pPr>
        <w:spacing w:after="0" w:line="240" w:lineRule="auto"/>
      </w:pPr>
      <w:r>
        <w:separator/>
      </w:r>
    </w:p>
  </w:footnote>
  <w:footnote w:type="continuationSeparator" w:id="0">
    <w:p w14:paraId="6D9FAA4C" w14:textId="77777777" w:rsidR="00736244" w:rsidRDefault="007362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A5A1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B8F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DB0B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244"/>
    <w:rsid w:val="00054497"/>
    <w:rsid w:val="00120749"/>
    <w:rsid w:val="001C74B0"/>
    <w:rsid w:val="00624CAE"/>
    <w:rsid w:val="00736244"/>
    <w:rsid w:val="00920DE3"/>
    <w:rsid w:val="00AD04F9"/>
    <w:rsid w:val="00C009D8"/>
    <w:rsid w:val="00C76D4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9DB36"/>
  <w15:docId w15:val="{CE69C934-0256-4279-A06F-EC94178A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62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3.shtml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edievalgenealogy.org.uk/fines/abstracts/CP_25_1_6_83.s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2014-11-14T19:56:00Z</dcterms:created>
  <dcterms:modified xsi:type="dcterms:W3CDTF">2025-06-11T12:20:00Z</dcterms:modified>
</cp:coreProperties>
</file>